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FA526" w14:textId="77777777" w:rsidR="00B7722C" w:rsidRDefault="00B7722C" w:rsidP="00B77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PHIP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B2F615F" w14:textId="77777777" w:rsidR="00B7722C" w:rsidRDefault="00B7722C" w:rsidP="00B7722C">
      <w:pPr>
        <w:pStyle w:val="NoSpacing"/>
        <w:rPr>
          <w:rFonts w:cs="Times New Roman"/>
          <w:szCs w:val="24"/>
        </w:rPr>
      </w:pPr>
    </w:p>
    <w:p w14:paraId="23B746B1" w14:textId="77777777" w:rsidR="00B7722C" w:rsidRDefault="00B7722C" w:rsidP="00B7722C">
      <w:pPr>
        <w:pStyle w:val="NoSpacing"/>
        <w:rPr>
          <w:rFonts w:cs="Times New Roman"/>
          <w:szCs w:val="24"/>
        </w:rPr>
      </w:pPr>
    </w:p>
    <w:p w14:paraId="491FAB39" w14:textId="77777777" w:rsidR="00B7722C" w:rsidRDefault="00B7722C" w:rsidP="00B77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Derby into lands</w:t>
      </w:r>
    </w:p>
    <w:p w14:paraId="5EF88904" w14:textId="77777777" w:rsidR="00B7722C" w:rsidRDefault="00B7722C" w:rsidP="00B77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Sir William Hastings(q.v.).</w:t>
      </w:r>
    </w:p>
    <w:p w14:paraId="7FAD3A16" w14:textId="77777777" w:rsidR="00B7722C" w:rsidRDefault="00B7722C" w:rsidP="00B7722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39A63D1" w14:textId="77777777" w:rsidR="00B7722C" w:rsidRDefault="00B7722C" w:rsidP="00B7722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p.44)</w:t>
      </w:r>
    </w:p>
    <w:p w14:paraId="44F40C49" w14:textId="77777777" w:rsidR="00B7722C" w:rsidRDefault="00B7722C" w:rsidP="00B7722C">
      <w:pPr>
        <w:pStyle w:val="NoSpacing"/>
        <w:rPr>
          <w:rFonts w:eastAsia="Times New Roman" w:cs="Times New Roman"/>
          <w:szCs w:val="24"/>
        </w:rPr>
      </w:pPr>
    </w:p>
    <w:p w14:paraId="618831AC" w14:textId="77777777" w:rsidR="00B7722C" w:rsidRDefault="00B7722C" w:rsidP="00B7722C">
      <w:pPr>
        <w:pStyle w:val="NoSpacing"/>
        <w:rPr>
          <w:rFonts w:eastAsia="Times New Roman" w:cs="Times New Roman"/>
          <w:szCs w:val="24"/>
        </w:rPr>
      </w:pPr>
    </w:p>
    <w:p w14:paraId="40E67591" w14:textId="77777777" w:rsidR="00B7722C" w:rsidRDefault="00B7722C" w:rsidP="00B7722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6C416B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F0CF0" w14:textId="77777777" w:rsidR="00B7722C" w:rsidRDefault="00B7722C" w:rsidP="009139A6">
      <w:r>
        <w:separator/>
      </w:r>
    </w:p>
  </w:endnote>
  <w:endnote w:type="continuationSeparator" w:id="0">
    <w:p w14:paraId="107E3349" w14:textId="77777777" w:rsidR="00B7722C" w:rsidRDefault="00B772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7FD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1D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272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7C73" w14:textId="77777777" w:rsidR="00B7722C" w:rsidRDefault="00B7722C" w:rsidP="009139A6">
      <w:r>
        <w:separator/>
      </w:r>
    </w:p>
  </w:footnote>
  <w:footnote w:type="continuationSeparator" w:id="0">
    <w:p w14:paraId="6BD12913" w14:textId="77777777" w:rsidR="00B7722C" w:rsidRDefault="00B772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D1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D62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5B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2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722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31976"/>
  <w15:chartTrackingRefBased/>
  <w15:docId w15:val="{A3DF8C36-B715-4092-8323-160DA1F37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2023-04-23T19:22:00Z</dcterms:created>
  <dcterms:modified xsi:type="dcterms:W3CDTF">2023-04-23T19:22:00Z</dcterms:modified>
</cp:coreProperties>
</file>